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D4758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2E306FB5" w:rsidR="008D329F" w:rsidRPr="00B4774A" w:rsidRDefault="00B477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bookmarkStart w:id="0" w:name="_GoBack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Arduino mini</w:t>
            </w:r>
            <w:bookmarkEnd w:id="0"/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31E629A" w14:textId="769DD4E2" w:rsidR="000C0DBF" w:rsidRPr="00B4774A" w:rsidRDefault="00B4774A" w:rsidP="000C0DB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4774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ATmega328 running at 16MHz with external resonator (0.5% tolerance)</w:t>
            </w:r>
          </w:p>
          <w:p w14:paraId="17D88398" w14:textId="77777777" w:rsidR="008D329F" w:rsidRPr="00B4774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50EAEB5" w14:textId="364739C0" w:rsidR="008D329F" w:rsidRPr="008D329F" w:rsidRDefault="006053E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53E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Thin PCB: 0.8mm </w:t>
            </w: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9D7338B" w14:textId="4E4739E6" w:rsidR="008D329F" w:rsidRPr="008D329F" w:rsidRDefault="006053E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53E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USB connection off board</w:t>
            </w: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A94E202" w14:textId="3773B7AE" w:rsidR="008D329F" w:rsidRPr="008D329F" w:rsidRDefault="006053E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53E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Supports auto-reset</w:t>
            </w:r>
          </w:p>
        </w:tc>
        <w:tc>
          <w:tcPr>
            <w:tcW w:w="1080" w:type="dxa"/>
            <w:vAlign w:val="center"/>
            <w:hideMark/>
          </w:tcPr>
          <w:p w14:paraId="4CAF3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8AFA36C" w14:textId="2C65A1FF" w:rsidR="008D329F" w:rsidRPr="00B71B8F" w:rsidRDefault="006053E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053E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5V regulator</w:t>
            </w:r>
          </w:p>
        </w:tc>
        <w:tc>
          <w:tcPr>
            <w:tcW w:w="1080" w:type="dxa"/>
            <w:vAlign w:val="center"/>
            <w:hideMark/>
          </w:tcPr>
          <w:p w14:paraId="151D4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979D00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3C823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FF57D44" w14:textId="3C97CF8F" w:rsidR="008D329F" w:rsidRPr="008D329F" w:rsidRDefault="008652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65253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Max 150mA output</w:t>
            </w:r>
          </w:p>
        </w:tc>
        <w:tc>
          <w:tcPr>
            <w:tcW w:w="1080" w:type="dxa"/>
            <w:vAlign w:val="center"/>
            <w:hideMark/>
          </w:tcPr>
          <w:p w14:paraId="37D38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0F6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6CBC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053E9" w:rsidRPr="008D329F" w14:paraId="0654B490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7FDEB57" w14:textId="7A9FAAF6" w:rsidR="006053E9" w:rsidRPr="006053E9" w:rsidRDefault="006053E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733A3BB3" w14:textId="7CD0E48A" w:rsidR="006053E9" w:rsidRPr="00FE7673" w:rsidRDefault="00865253" w:rsidP="00FE767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65253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Over current protected</w:t>
            </w:r>
          </w:p>
        </w:tc>
        <w:tc>
          <w:tcPr>
            <w:tcW w:w="1080" w:type="dxa"/>
            <w:vAlign w:val="center"/>
          </w:tcPr>
          <w:p w14:paraId="1C112CBA" w14:textId="60C33C5F" w:rsidR="006053E9" w:rsidRPr="008D329F" w:rsidRDefault="008652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9EDA838" w14:textId="77777777" w:rsidR="006053E9" w:rsidRPr="008D329F" w:rsidRDefault="006053E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D5B6595" w14:textId="77777777" w:rsidR="006053E9" w:rsidRPr="008D329F" w:rsidRDefault="006053E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1EE29A3B" w:rsidR="008D329F" w:rsidRPr="008D329F" w:rsidRDefault="00621F0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59F762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7D6C07C2" w:rsidR="008D329F" w:rsidRPr="008D329F" w:rsidRDefault="00621F0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C0DBF"/>
    <w:rsid w:val="000E333F"/>
    <w:rsid w:val="00115F5C"/>
    <w:rsid w:val="0024151E"/>
    <w:rsid w:val="002C5B52"/>
    <w:rsid w:val="00342C5D"/>
    <w:rsid w:val="005D4758"/>
    <w:rsid w:val="006053E9"/>
    <w:rsid w:val="00621F0C"/>
    <w:rsid w:val="00781245"/>
    <w:rsid w:val="007C3968"/>
    <w:rsid w:val="00865253"/>
    <w:rsid w:val="008D329F"/>
    <w:rsid w:val="009A6F68"/>
    <w:rsid w:val="00B4774A"/>
    <w:rsid w:val="00B71B8F"/>
    <w:rsid w:val="00C22023"/>
    <w:rsid w:val="00D11332"/>
    <w:rsid w:val="00D43DFD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24</TotalTime>
  <Pages>1</Pages>
  <Words>65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18</cp:revision>
  <dcterms:created xsi:type="dcterms:W3CDTF">2025-04-09T12:40:00Z</dcterms:created>
  <dcterms:modified xsi:type="dcterms:W3CDTF">2025-11-20T20:34:00Z</dcterms:modified>
</cp:coreProperties>
</file>